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47" w:rsidRPr="00A833D4" w:rsidRDefault="00DC6647" w:rsidP="0069264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DC6647" w:rsidRDefault="00DC6647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DC6647" w:rsidRPr="00A833D4" w:rsidRDefault="00DC6647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DC6647" w:rsidRPr="00A833D4" w:rsidRDefault="00DC6647" w:rsidP="0069264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DC6647" w:rsidRPr="00A833D4" w:rsidRDefault="00DC6647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друга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DC6647" w:rsidRPr="00A833D4" w:rsidRDefault="00DC6647" w:rsidP="00692646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DC6647" w:rsidRPr="00A833D4" w:rsidRDefault="00DC6647" w:rsidP="00692646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 травня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DC6647" w:rsidRPr="00A833D4" w:rsidRDefault="00DC6647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передачу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земельних ділянок</w:t>
      </w:r>
    </w:p>
    <w:p w:rsidR="00DC6647" w:rsidRDefault="00DC6647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громадянам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у власність </w:t>
      </w:r>
    </w:p>
    <w:p w:rsidR="00DC6647" w:rsidRPr="00A833D4" w:rsidRDefault="00DC6647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DC6647" w:rsidRDefault="00DC6647" w:rsidP="00692646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громадян,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DC6647" w:rsidRPr="00A833D4" w:rsidRDefault="00DC6647" w:rsidP="00692646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DC6647" w:rsidRDefault="00DC6647" w:rsidP="007D60D2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</w:t>
      </w:r>
    </w:p>
    <w:p w:rsidR="00DC6647" w:rsidRPr="003411A5" w:rsidRDefault="00DC6647" w:rsidP="003411A5">
      <w:pPr>
        <w:pStyle w:val="p2"/>
        <w:shd w:val="clear" w:color="auto" w:fill="FFFFFF"/>
        <w:spacing w:before="0" w:beforeAutospacing="0" w:after="0" w:afterAutospacing="0" w:line="240" w:lineRule="atLeast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103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</w:r>
      <w:r w:rsidRPr="00492AAE">
        <w:rPr>
          <w:color w:val="000000"/>
          <w:sz w:val="28"/>
          <w:szCs w:val="28"/>
          <w:lang w:val="uk-UA"/>
        </w:rPr>
        <w:t xml:space="preserve">Відповідно до глави 14 Земельного кодексу України, рішення міської ради від 03.10.1997 р. «Про надання громадянам України </w:t>
      </w:r>
      <w:r>
        <w:rPr>
          <w:color w:val="000000"/>
          <w:sz w:val="28"/>
          <w:szCs w:val="28"/>
          <w:lang w:val="uk-UA"/>
        </w:rPr>
        <w:t xml:space="preserve">права </w:t>
      </w:r>
      <w:r w:rsidRPr="00492AAE">
        <w:rPr>
          <w:color w:val="000000"/>
          <w:sz w:val="28"/>
          <w:szCs w:val="28"/>
          <w:lang w:val="uk-UA"/>
        </w:rPr>
        <w:t>власності на землю на території міста», поданих заяв та технічної документації із землеустрою щодо встановлення меж земельної ділянки в натурі (на місцевості) надати безоплатно у власність земельні ділянки та оформити  речове право власності на земельні ділянки громадянам за цільовим призначенням</w:t>
      </w:r>
      <w:r>
        <w:rPr>
          <w:color w:val="000000"/>
          <w:sz w:val="28"/>
          <w:szCs w:val="28"/>
          <w:lang w:val="uk-UA"/>
        </w:rPr>
        <w:t xml:space="preserve"> д</w:t>
      </w:r>
      <w:r w:rsidRPr="00492AAE">
        <w:rPr>
          <w:color w:val="000000"/>
          <w:sz w:val="28"/>
          <w:szCs w:val="28"/>
          <w:lang w:val="uk-UA"/>
        </w:rPr>
        <w:t>ля будівництва та обслуговування житлового будинку, господарських   будівель і споруд (присадибна ділянка):</w:t>
      </w:r>
    </w:p>
    <w:p w:rsidR="00DC6647" w:rsidRPr="00BF3124" w:rsidRDefault="00DC6647" w:rsidP="002C218F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303348">
        <w:rPr>
          <w:b/>
          <w:bCs/>
          <w:color w:val="000000"/>
          <w:sz w:val="28"/>
          <w:szCs w:val="28"/>
          <w:lang w:val="uk-UA"/>
        </w:rPr>
        <w:t>Бісултанову Хамзату Рамзановичу</w:t>
      </w:r>
      <w:r w:rsidRPr="00BF3124">
        <w:rPr>
          <w:bCs/>
          <w:color w:val="000000"/>
          <w:sz w:val="28"/>
          <w:szCs w:val="28"/>
          <w:lang w:val="uk-UA"/>
        </w:rPr>
        <w:t>,</w:t>
      </w:r>
      <w:r w:rsidRPr="00BF3124">
        <w:rPr>
          <w:color w:val="000000"/>
          <w:sz w:val="28"/>
          <w:szCs w:val="28"/>
          <w:lang w:val="uk-UA"/>
        </w:rPr>
        <w:t xml:space="preserve"> на земельну діля</w:t>
      </w:r>
      <w:r>
        <w:rPr>
          <w:color w:val="000000"/>
          <w:sz w:val="28"/>
          <w:szCs w:val="28"/>
          <w:lang w:val="uk-UA"/>
        </w:rPr>
        <w:t>нку за адресою:             м. Лубни, вул. Малія</w:t>
      </w:r>
      <w:r w:rsidRPr="00BF312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3</w:t>
      </w:r>
      <w:r w:rsidRPr="00BF3124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610 га"/>
        </w:smartTagPr>
        <w:r w:rsidRPr="00BF31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610</w:t>
        </w:r>
        <w:r w:rsidRPr="00BF31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BF31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7</w:t>
      </w:r>
      <w:r w:rsidRPr="00BF31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95</w:t>
      </w:r>
      <w:r w:rsidRPr="00BF3124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45</w:t>
      </w:r>
      <w:r w:rsidRPr="00BF3124">
        <w:rPr>
          <w:color w:val="000000"/>
          <w:sz w:val="28"/>
          <w:szCs w:val="28"/>
          <w:lang w:val="uk-UA"/>
        </w:rPr>
        <w:t>;</w:t>
      </w:r>
    </w:p>
    <w:p w:rsidR="00DC6647" w:rsidRPr="00B84F50" w:rsidRDefault="00DC6647" w:rsidP="00741565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B84F50">
        <w:rPr>
          <w:b/>
          <w:bCs/>
          <w:color w:val="000000"/>
          <w:sz w:val="28"/>
          <w:szCs w:val="28"/>
          <w:lang w:val="uk-UA"/>
        </w:rPr>
        <w:t>Сошку Віталію Анатолійовичу,</w:t>
      </w:r>
      <w:r w:rsidRPr="00B84F50">
        <w:rPr>
          <w:b/>
          <w:color w:val="000000"/>
          <w:sz w:val="28"/>
          <w:szCs w:val="28"/>
          <w:lang w:val="uk-UA"/>
        </w:rPr>
        <w:t xml:space="preserve"> </w:t>
      </w:r>
      <w:r w:rsidRPr="00B84F50">
        <w:rPr>
          <w:color w:val="000000"/>
          <w:sz w:val="28"/>
          <w:szCs w:val="28"/>
          <w:lang w:val="uk-UA"/>
        </w:rPr>
        <w:t xml:space="preserve">на земельну ділянку за адресою:  </w:t>
      </w:r>
      <w:r>
        <w:rPr>
          <w:color w:val="000000"/>
          <w:sz w:val="28"/>
          <w:szCs w:val="28"/>
          <w:lang w:val="uk-UA"/>
        </w:rPr>
        <w:t xml:space="preserve">                   </w:t>
      </w:r>
      <w:r w:rsidRPr="00B84F50">
        <w:rPr>
          <w:color w:val="000000"/>
          <w:sz w:val="28"/>
          <w:szCs w:val="28"/>
          <w:lang w:val="uk-UA"/>
        </w:rPr>
        <w:t>м. Лубни, вул. Лермонтова, 35</w:t>
      </w:r>
      <w:r>
        <w:rPr>
          <w:color w:val="000000"/>
          <w:sz w:val="28"/>
          <w:szCs w:val="28"/>
          <w:lang w:val="uk-UA"/>
        </w:rPr>
        <w:t>-</w:t>
      </w:r>
      <w:r w:rsidRPr="00B84F50">
        <w:rPr>
          <w:color w:val="000000"/>
          <w:sz w:val="28"/>
          <w:szCs w:val="28"/>
          <w:lang w:val="uk-UA"/>
        </w:rPr>
        <w:t xml:space="preserve"> А, площею </w:t>
      </w:r>
      <w:smartTag w:uri="urn:schemas-microsoft-com:office:smarttags" w:element="metricconverter">
        <w:smartTagPr>
          <w:attr w:name="ProductID" w:val="0,0489 га"/>
        </w:smartTagPr>
        <w:r w:rsidRPr="00B84F50">
          <w:rPr>
            <w:color w:val="000000"/>
            <w:sz w:val="28"/>
            <w:szCs w:val="28"/>
            <w:lang w:val="uk-UA"/>
          </w:rPr>
          <w:t>0,0489 га</w:t>
        </w:r>
      </w:smartTag>
      <w:r w:rsidRPr="00B84F50">
        <w:rPr>
          <w:color w:val="000000"/>
          <w:sz w:val="28"/>
          <w:szCs w:val="28"/>
          <w:lang w:val="uk-UA"/>
        </w:rPr>
        <w:t>, кадастровий номер 5310700000:04:065:0106;</w:t>
      </w:r>
    </w:p>
    <w:p w:rsidR="00DC6647" w:rsidRPr="00B84F50" w:rsidRDefault="00DC6647" w:rsidP="008B6899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B84F50">
        <w:rPr>
          <w:b/>
          <w:bCs/>
          <w:color w:val="000000"/>
          <w:sz w:val="28"/>
          <w:szCs w:val="28"/>
          <w:lang w:val="uk-UA"/>
        </w:rPr>
        <w:t>Шевченку Володимиру Миколайови</w:t>
      </w:r>
      <w:r>
        <w:rPr>
          <w:b/>
          <w:bCs/>
          <w:color w:val="000000"/>
          <w:sz w:val="28"/>
          <w:szCs w:val="28"/>
          <w:lang w:val="uk-UA"/>
        </w:rPr>
        <w:t>ч</w:t>
      </w:r>
      <w:r w:rsidRPr="00B84F50">
        <w:rPr>
          <w:b/>
          <w:bCs/>
          <w:color w:val="000000"/>
          <w:sz w:val="28"/>
          <w:szCs w:val="28"/>
          <w:lang w:val="uk-UA"/>
        </w:rPr>
        <w:t>у</w:t>
      </w:r>
      <w:r w:rsidRPr="00B84F50">
        <w:rPr>
          <w:bCs/>
          <w:color w:val="000000"/>
          <w:sz w:val="28"/>
          <w:szCs w:val="28"/>
          <w:lang w:val="uk-UA"/>
        </w:rPr>
        <w:t xml:space="preserve">, </w:t>
      </w:r>
      <w:r w:rsidRPr="00B84F50">
        <w:rPr>
          <w:color w:val="000000"/>
          <w:sz w:val="28"/>
          <w:szCs w:val="28"/>
          <w:lang w:val="uk-UA"/>
        </w:rPr>
        <w:t xml:space="preserve">на земельну ділянку за адресою:  м. Лубни, вул. </w:t>
      </w:r>
      <w:r>
        <w:rPr>
          <w:color w:val="000000"/>
          <w:sz w:val="28"/>
          <w:szCs w:val="28"/>
          <w:lang w:val="uk-UA"/>
        </w:rPr>
        <w:t>Глінки</w:t>
      </w:r>
      <w:r w:rsidRPr="00B84F5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25/20</w:t>
      </w:r>
      <w:r w:rsidRPr="00B84F50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540 га"/>
        </w:smartTagPr>
        <w:r w:rsidRPr="00B84F50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540</w:t>
        </w:r>
        <w:r w:rsidRPr="00B84F50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B84F50">
        <w:rPr>
          <w:color w:val="000000"/>
          <w:sz w:val="28"/>
          <w:szCs w:val="28"/>
          <w:lang w:val="uk-UA"/>
        </w:rPr>
        <w:t>, кадастровий номер 5310700000:07:0</w:t>
      </w:r>
      <w:r>
        <w:rPr>
          <w:color w:val="000000"/>
          <w:sz w:val="28"/>
          <w:szCs w:val="28"/>
          <w:lang w:val="uk-UA"/>
        </w:rPr>
        <w:t>49</w:t>
      </w:r>
      <w:r w:rsidRPr="00B84F5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27</w:t>
      </w:r>
      <w:r w:rsidRPr="00B84F50">
        <w:rPr>
          <w:color w:val="000000"/>
          <w:sz w:val="28"/>
          <w:szCs w:val="28"/>
          <w:lang w:val="uk-UA"/>
        </w:rPr>
        <w:t>;</w:t>
      </w:r>
    </w:p>
    <w:p w:rsidR="00DC6647" w:rsidRPr="00B84F50" w:rsidRDefault="00DC6647" w:rsidP="005127D1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B84F50">
        <w:rPr>
          <w:b/>
          <w:bCs/>
          <w:color w:val="000000"/>
          <w:sz w:val="28"/>
          <w:szCs w:val="28"/>
          <w:lang w:val="uk-UA"/>
        </w:rPr>
        <w:t>Сулаку Володимиру Миколайовичу</w:t>
      </w:r>
      <w:r w:rsidRPr="00B84F50">
        <w:rPr>
          <w:bCs/>
          <w:color w:val="000000"/>
          <w:sz w:val="28"/>
          <w:szCs w:val="28"/>
          <w:lang w:val="uk-UA"/>
        </w:rPr>
        <w:t xml:space="preserve">, </w:t>
      </w:r>
      <w:r w:rsidRPr="00B84F50">
        <w:rPr>
          <w:color w:val="000000"/>
          <w:sz w:val="28"/>
          <w:szCs w:val="28"/>
          <w:lang w:val="uk-UA"/>
        </w:rPr>
        <w:t xml:space="preserve"> на земельну ділянку за адресою:  м. Лубни, вул</w:t>
      </w:r>
      <w:r>
        <w:rPr>
          <w:color w:val="000000"/>
          <w:sz w:val="28"/>
          <w:szCs w:val="28"/>
          <w:lang w:val="uk-UA"/>
        </w:rPr>
        <w:t>. Північно-Кільцева</w:t>
      </w:r>
      <w:r w:rsidRPr="00B84F5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49/17</w:t>
      </w:r>
      <w:r w:rsidRPr="00B84F5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B84F50">
        <w:rPr>
          <w:color w:val="000000"/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607 га"/>
        </w:smartTagPr>
        <w:r w:rsidRPr="00B84F50">
          <w:rPr>
            <w:color w:val="000000"/>
            <w:sz w:val="28"/>
            <w:szCs w:val="28"/>
            <w:lang w:val="uk-UA"/>
          </w:rPr>
          <w:t>0,0607 га</w:t>
        </w:r>
      </w:smartTag>
      <w:r w:rsidRPr="00B84F50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B84F5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31</w:t>
      </w:r>
      <w:r w:rsidRPr="00B84F5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26</w:t>
      </w:r>
      <w:r w:rsidRPr="00B84F50">
        <w:rPr>
          <w:color w:val="000000"/>
          <w:sz w:val="28"/>
          <w:szCs w:val="28"/>
          <w:lang w:val="uk-UA"/>
        </w:rPr>
        <w:t>;</w:t>
      </w:r>
    </w:p>
    <w:p w:rsidR="00DC6647" w:rsidRDefault="00DC6647" w:rsidP="00C249C7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D60D2">
        <w:rPr>
          <w:b/>
          <w:bCs/>
          <w:color w:val="000000"/>
          <w:sz w:val="28"/>
          <w:szCs w:val="28"/>
          <w:lang w:val="uk-UA"/>
        </w:rPr>
        <w:t>Борисенко Юлії Олексіївні</w:t>
      </w:r>
      <w:r w:rsidRPr="007D60D2">
        <w:rPr>
          <w:bCs/>
          <w:color w:val="000000"/>
          <w:sz w:val="28"/>
          <w:szCs w:val="28"/>
          <w:lang w:val="uk-UA"/>
        </w:rPr>
        <w:t xml:space="preserve">, </w:t>
      </w:r>
      <w:r w:rsidRPr="007D60D2">
        <w:rPr>
          <w:color w:val="000000"/>
          <w:sz w:val="28"/>
          <w:szCs w:val="28"/>
          <w:lang w:val="uk-UA"/>
        </w:rPr>
        <w:t xml:space="preserve"> на земельну ділянку за адресою:  м. Лубни, вул. Нова,</w:t>
      </w:r>
      <w:r>
        <w:rPr>
          <w:color w:val="000000"/>
          <w:sz w:val="28"/>
          <w:szCs w:val="28"/>
          <w:lang w:val="uk-UA"/>
        </w:rPr>
        <w:t xml:space="preserve"> </w:t>
      </w:r>
      <w:r w:rsidRPr="007D60D2">
        <w:rPr>
          <w:color w:val="000000"/>
          <w:sz w:val="28"/>
          <w:szCs w:val="28"/>
          <w:lang w:val="uk-UA"/>
        </w:rPr>
        <w:t xml:space="preserve">51, площею </w:t>
      </w:r>
      <w:smartTag w:uri="urn:schemas-microsoft-com:office:smarttags" w:element="metricconverter">
        <w:smartTagPr>
          <w:attr w:name="ProductID" w:val="0,0765 га"/>
        </w:smartTagPr>
        <w:r w:rsidRPr="007D60D2">
          <w:rPr>
            <w:color w:val="000000"/>
            <w:sz w:val="28"/>
            <w:szCs w:val="28"/>
            <w:lang w:val="uk-UA"/>
          </w:rPr>
          <w:t>0,0765 га</w:t>
        </w:r>
      </w:smartTag>
      <w:r w:rsidRPr="007D60D2">
        <w:rPr>
          <w:color w:val="000000"/>
          <w:sz w:val="28"/>
          <w:szCs w:val="28"/>
          <w:lang w:val="uk-UA"/>
        </w:rPr>
        <w:t>, кадастровий номер 5310700000:02:</w:t>
      </w:r>
      <w:r>
        <w:rPr>
          <w:color w:val="000000"/>
          <w:sz w:val="28"/>
          <w:szCs w:val="28"/>
          <w:lang w:val="uk-UA"/>
        </w:rPr>
        <w:t xml:space="preserve"> 039:0011.</w:t>
      </w:r>
    </w:p>
    <w:p w:rsidR="00DC6647" w:rsidRDefault="00DC6647" w:rsidP="0003569B">
      <w:pPr>
        <w:ind w:left="426"/>
        <w:jc w:val="both"/>
        <w:rPr>
          <w:color w:val="000000"/>
          <w:sz w:val="28"/>
          <w:szCs w:val="28"/>
          <w:lang w:val="uk-UA"/>
        </w:rPr>
      </w:pPr>
    </w:p>
    <w:p w:rsidR="00DC6647" w:rsidRPr="007D60D2" w:rsidRDefault="00DC6647" w:rsidP="007D60D2">
      <w:pPr>
        <w:pStyle w:val="p6"/>
        <w:shd w:val="clear" w:color="auto" w:fill="FFFFFF"/>
        <w:spacing w:before="0" w:beforeAutospacing="0" w:after="0" w:afterAutospacing="0" w:line="240" w:lineRule="atLeast"/>
        <w:ind w:left="360" w:hanging="360"/>
        <w:jc w:val="both"/>
        <w:rPr>
          <w:color w:val="FF0000"/>
          <w:sz w:val="28"/>
          <w:szCs w:val="28"/>
          <w:lang w:val="uk-UA"/>
        </w:rPr>
      </w:pPr>
      <w:r w:rsidRPr="002C218F">
        <w:rPr>
          <w:color w:val="FF0000"/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 </w:t>
      </w:r>
      <w:r w:rsidRPr="00357016">
        <w:rPr>
          <w:b/>
          <w:sz w:val="28"/>
          <w:szCs w:val="28"/>
          <w:lang w:val="uk-UA"/>
        </w:rPr>
        <w:t xml:space="preserve">Міський  голова                      </w:t>
      </w:r>
      <w:r>
        <w:rPr>
          <w:b/>
          <w:sz w:val="28"/>
          <w:szCs w:val="28"/>
          <w:lang w:val="uk-UA"/>
        </w:rPr>
        <w:t xml:space="preserve">                            </w:t>
      </w:r>
      <w:r w:rsidRPr="00357016">
        <w:rPr>
          <w:b/>
          <w:sz w:val="28"/>
          <w:szCs w:val="28"/>
          <w:lang w:val="uk-UA"/>
        </w:rPr>
        <w:t xml:space="preserve">               О.П. Грицаєн</w:t>
      </w:r>
      <w:r>
        <w:rPr>
          <w:b/>
          <w:sz w:val="28"/>
          <w:szCs w:val="28"/>
          <w:lang w:val="uk-UA"/>
        </w:rPr>
        <w:t>ко</w:t>
      </w:r>
    </w:p>
    <w:p w:rsidR="00DC6647" w:rsidRDefault="00DC6647" w:rsidP="00B93FFA">
      <w:pPr>
        <w:rPr>
          <w:lang w:val="uk-UA"/>
        </w:rPr>
      </w:pPr>
    </w:p>
    <w:p w:rsidR="00DC6647" w:rsidRDefault="00DC6647" w:rsidP="00692646">
      <w:pPr>
        <w:jc w:val="center"/>
        <w:rPr>
          <w:lang w:val="uk-UA"/>
        </w:rPr>
      </w:pPr>
    </w:p>
    <w:p w:rsidR="00DC6647" w:rsidRDefault="00DC6647" w:rsidP="00692646">
      <w:pPr>
        <w:jc w:val="center"/>
        <w:rPr>
          <w:lang w:val="uk-UA"/>
        </w:rPr>
      </w:pPr>
    </w:p>
    <w:p w:rsidR="00DC6647" w:rsidRDefault="00DC6647" w:rsidP="00692646">
      <w:pPr>
        <w:jc w:val="center"/>
        <w:rPr>
          <w:lang w:val="uk-UA"/>
        </w:rPr>
      </w:pPr>
    </w:p>
    <w:p w:rsidR="00DC6647" w:rsidRDefault="00DC6647" w:rsidP="00692646">
      <w:pPr>
        <w:jc w:val="center"/>
        <w:rPr>
          <w:lang w:val="uk-UA"/>
        </w:rPr>
      </w:pPr>
    </w:p>
    <w:p w:rsidR="00DC6647" w:rsidRPr="004A1F78" w:rsidRDefault="00DC6647" w:rsidP="00692646">
      <w:pPr>
        <w:jc w:val="center"/>
        <w:rPr>
          <w:lang w:val="uk-UA"/>
        </w:rPr>
      </w:pPr>
      <w:r w:rsidRPr="004A1F78">
        <w:rPr>
          <w:lang w:val="uk-UA"/>
        </w:rPr>
        <w:t>ПОГОДЖЕНО:</w:t>
      </w:r>
    </w:p>
    <w:p w:rsidR="00DC6647" w:rsidRPr="004A1F78" w:rsidRDefault="00DC6647" w:rsidP="00692646">
      <w:pPr>
        <w:jc w:val="center"/>
        <w:rPr>
          <w:lang w:val="uk-UA"/>
        </w:rPr>
      </w:pPr>
    </w:p>
    <w:p w:rsidR="00DC6647" w:rsidRPr="004A1F78" w:rsidRDefault="00DC6647" w:rsidP="00692646">
      <w:pPr>
        <w:jc w:val="center"/>
        <w:rPr>
          <w:lang w:val="uk-UA"/>
        </w:rPr>
      </w:pPr>
    </w:p>
    <w:p w:rsidR="00DC6647" w:rsidRDefault="00DC6647" w:rsidP="00692646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r w:rsidRPr="004A1F78">
        <w:rPr>
          <w:lang w:val="uk-UA"/>
        </w:rPr>
        <w:t>Карпець</w:t>
      </w:r>
    </w:p>
    <w:p w:rsidR="00DC6647" w:rsidRPr="004A1F78" w:rsidRDefault="00DC6647" w:rsidP="00692646">
      <w:pPr>
        <w:rPr>
          <w:lang w:val="uk-UA"/>
        </w:rPr>
      </w:pPr>
    </w:p>
    <w:p w:rsidR="00DC6647" w:rsidRPr="004A1F78" w:rsidRDefault="00DC6647" w:rsidP="00692646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DC6647" w:rsidRPr="004A1F78" w:rsidRDefault="00DC6647" w:rsidP="00692646">
      <w:pPr>
        <w:pStyle w:val="Footer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DC6647" w:rsidRPr="004A1F78" w:rsidRDefault="00DC6647" w:rsidP="00692646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DC6647" w:rsidRPr="004A1F78" w:rsidRDefault="00DC6647" w:rsidP="00692646">
      <w:pPr>
        <w:pStyle w:val="Footer"/>
        <w:tabs>
          <w:tab w:val="left" w:pos="708"/>
        </w:tabs>
        <w:rPr>
          <w:lang w:val="uk-UA"/>
        </w:rPr>
      </w:pPr>
    </w:p>
    <w:p w:rsidR="00DC6647" w:rsidRDefault="00DC6647" w:rsidP="00692646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Т.Г. Синявська</w:t>
      </w:r>
    </w:p>
    <w:p w:rsidR="00DC6647" w:rsidRDefault="00DC6647" w:rsidP="00692646">
      <w:pPr>
        <w:pStyle w:val="Footer"/>
        <w:tabs>
          <w:tab w:val="left" w:pos="708"/>
        </w:tabs>
        <w:rPr>
          <w:lang w:val="uk-UA"/>
        </w:rPr>
      </w:pPr>
    </w:p>
    <w:p w:rsidR="00DC6647" w:rsidRDefault="00DC6647" w:rsidP="00692646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DC6647" w:rsidRDefault="00DC6647" w:rsidP="00692646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Уварова</w:t>
      </w:r>
    </w:p>
    <w:p w:rsidR="00DC6647" w:rsidRPr="004A1F78" w:rsidRDefault="00DC6647" w:rsidP="00692646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DC6647" w:rsidRPr="004A1F78" w:rsidRDefault="00DC6647" w:rsidP="00692646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DC6647" w:rsidRPr="004A1F78" w:rsidRDefault="00DC6647" w:rsidP="00692646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Іващенко</w:t>
      </w:r>
    </w:p>
    <w:p w:rsidR="00DC6647" w:rsidRDefault="00DC6647" w:rsidP="00692646">
      <w:pPr>
        <w:pStyle w:val="Footer"/>
        <w:tabs>
          <w:tab w:val="clear" w:pos="9355"/>
          <w:tab w:val="right" w:pos="9540"/>
        </w:tabs>
        <w:rPr>
          <w:lang w:val="uk-UA"/>
        </w:rPr>
      </w:pPr>
    </w:p>
    <w:p w:rsidR="00DC6647" w:rsidRDefault="00DC6647" w:rsidP="00692646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Начальник відділу містобудування </w:t>
      </w:r>
    </w:p>
    <w:p w:rsidR="00DC6647" w:rsidRDefault="00DC6647" w:rsidP="00692646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А.Г.Шмонденко</w:t>
      </w: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Default="00DC6647" w:rsidP="00692646">
      <w:pPr>
        <w:rPr>
          <w:lang w:val="uk-UA"/>
        </w:rPr>
      </w:pPr>
    </w:p>
    <w:p w:rsidR="00DC6647" w:rsidRPr="00B93FFA" w:rsidRDefault="00DC6647" w:rsidP="00692646">
      <w:pPr>
        <w:rPr>
          <w:sz w:val="20"/>
          <w:szCs w:val="20"/>
          <w:lang w:val="uk-UA"/>
        </w:rPr>
      </w:pPr>
      <w:r w:rsidRPr="00B93FFA">
        <w:rPr>
          <w:sz w:val="20"/>
          <w:szCs w:val="20"/>
          <w:lang w:val="uk-UA"/>
        </w:rPr>
        <w:t>Вик.Ступак</w:t>
      </w:r>
    </w:p>
    <w:p w:rsidR="00DC6647" w:rsidRPr="00B93FFA" w:rsidRDefault="00DC6647" w:rsidP="00692646">
      <w:pPr>
        <w:rPr>
          <w:sz w:val="20"/>
          <w:szCs w:val="20"/>
          <w:lang w:val="uk-UA"/>
        </w:rPr>
      </w:pPr>
      <w:r w:rsidRPr="00B93FFA">
        <w:rPr>
          <w:sz w:val="20"/>
          <w:szCs w:val="20"/>
          <w:lang w:val="uk-UA"/>
        </w:rPr>
        <w:t>70483</w:t>
      </w:r>
    </w:p>
    <w:p w:rsidR="00DC6647" w:rsidRDefault="00DC6647" w:rsidP="00692646">
      <w:pPr>
        <w:rPr>
          <w:lang w:val="uk-UA"/>
        </w:rPr>
      </w:pPr>
    </w:p>
    <w:p w:rsidR="00DC6647" w:rsidRDefault="00DC6647"/>
    <w:sectPr w:rsidR="00DC6647" w:rsidSect="006E57F5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647" w:rsidRDefault="00DC6647">
      <w:r>
        <w:separator/>
      </w:r>
    </w:p>
  </w:endnote>
  <w:endnote w:type="continuationSeparator" w:id="0">
    <w:p w:rsidR="00DC6647" w:rsidRDefault="00DC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47" w:rsidRDefault="00DC6647" w:rsidP="006E57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6647" w:rsidRDefault="00DC6647" w:rsidP="006E57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47" w:rsidRDefault="00DC6647" w:rsidP="006E57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C6647" w:rsidRDefault="00DC6647" w:rsidP="006E57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647" w:rsidRDefault="00DC6647">
      <w:r>
        <w:separator/>
      </w:r>
    </w:p>
  </w:footnote>
  <w:footnote w:type="continuationSeparator" w:id="0">
    <w:p w:rsidR="00DC6647" w:rsidRDefault="00DC66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5FFA"/>
    <w:multiLevelType w:val="hybridMultilevel"/>
    <w:tmpl w:val="19960702"/>
    <w:lvl w:ilvl="0" w:tplc="10001EBA">
      <w:start w:val="14"/>
      <w:numFmt w:val="decimal"/>
      <w:lvlText w:val="%1."/>
      <w:lvlJc w:val="left"/>
      <w:pPr>
        <w:ind w:left="108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99F59B8"/>
    <w:multiLevelType w:val="hybridMultilevel"/>
    <w:tmpl w:val="E0581F98"/>
    <w:lvl w:ilvl="0" w:tplc="77DCBFC8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42DE4"/>
    <w:multiLevelType w:val="hybridMultilevel"/>
    <w:tmpl w:val="83EC921A"/>
    <w:lvl w:ilvl="0" w:tplc="527CDA90">
      <w:start w:val="20"/>
      <w:numFmt w:val="decimal"/>
      <w:lvlText w:val="%1."/>
      <w:lvlJc w:val="left"/>
      <w:pPr>
        <w:ind w:left="450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1D296E36"/>
    <w:multiLevelType w:val="hybridMultilevel"/>
    <w:tmpl w:val="6F605070"/>
    <w:lvl w:ilvl="0" w:tplc="77DA4132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2430C2"/>
    <w:multiLevelType w:val="hybridMultilevel"/>
    <w:tmpl w:val="0FAA5F1C"/>
    <w:lvl w:ilvl="0" w:tplc="0C9C3E7E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7823F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61753"/>
    <w:multiLevelType w:val="hybridMultilevel"/>
    <w:tmpl w:val="D4DA2B2E"/>
    <w:lvl w:ilvl="0" w:tplc="CF00B2EE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3C0C80"/>
    <w:multiLevelType w:val="hybridMultilevel"/>
    <w:tmpl w:val="65DE7B4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359F53C3"/>
    <w:multiLevelType w:val="hybridMultilevel"/>
    <w:tmpl w:val="7624AF0E"/>
    <w:lvl w:ilvl="0" w:tplc="AB72E346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086B51"/>
    <w:multiLevelType w:val="hybridMultilevel"/>
    <w:tmpl w:val="2C78868E"/>
    <w:lvl w:ilvl="0" w:tplc="C25CE386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74180C"/>
    <w:multiLevelType w:val="hybridMultilevel"/>
    <w:tmpl w:val="9160A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0C4445"/>
    <w:multiLevelType w:val="multilevel"/>
    <w:tmpl w:val="B2B410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44971DCC"/>
    <w:multiLevelType w:val="hybridMultilevel"/>
    <w:tmpl w:val="07DCBE30"/>
    <w:lvl w:ilvl="0" w:tplc="40F0B79A">
      <w:start w:val="19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960339"/>
    <w:multiLevelType w:val="hybridMultilevel"/>
    <w:tmpl w:val="FD3A3080"/>
    <w:lvl w:ilvl="0" w:tplc="1DF83566">
      <w:start w:val="21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D45631"/>
    <w:multiLevelType w:val="hybridMultilevel"/>
    <w:tmpl w:val="F7540364"/>
    <w:lvl w:ilvl="0" w:tplc="A4A497F4"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4">
    <w:nsid w:val="4FB476E1"/>
    <w:multiLevelType w:val="hybridMultilevel"/>
    <w:tmpl w:val="480A1CDA"/>
    <w:lvl w:ilvl="0" w:tplc="9638722A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2D554B"/>
    <w:multiLevelType w:val="hybridMultilevel"/>
    <w:tmpl w:val="1CE014BA"/>
    <w:lvl w:ilvl="0" w:tplc="0F767B2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241275"/>
    <w:multiLevelType w:val="hybridMultilevel"/>
    <w:tmpl w:val="D00AD01C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5C012C"/>
    <w:multiLevelType w:val="hybridMultilevel"/>
    <w:tmpl w:val="3FEC91E4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80560E"/>
    <w:multiLevelType w:val="hybridMultilevel"/>
    <w:tmpl w:val="5DB675F0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69825E51"/>
    <w:multiLevelType w:val="hybridMultilevel"/>
    <w:tmpl w:val="26726C7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>
    <w:nsid w:val="6CC80F91"/>
    <w:multiLevelType w:val="hybridMultilevel"/>
    <w:tmpl w:val="821E49A0"/>
    <w:lvl w:ilvl="0" w:tplc="C1962128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A7767B"/>
    <w:multiLevelType w:val="hybridMultilevel"/>
    <w:tmpl w:val="B99AD6F4"/>
    <w:lvl w:ilvl="0" w:tplc="546C3FF2">
      <w:start w:val="16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71634132"/>
    <w:multiLevelType w:val="hybridMultilevel"/>
    <w:tmpl w:val="81C2971E"/>
    <w:lvl w:ilvl="0" w:tplc="55225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1" w:tplc="07823F46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48011A"/>
    <w:multiLevelType w:val="multilevel"/>
    <w:tmpl w:val="16F61B20"/>
    <w:lvl w:ilvl="0">
      <w:start w:val="22"/>
      <w:numFmt w:val="decimal"/>
      <w:lvlText w:val="%1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6">
    <w:nsid w:val="7A927E9C"/>
    <w:multiLevelType w:val="multilevel"/>
    <w:tmpl w:val="0EBCB33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7E014913"/>
    <w:multiLevelType w:val="hybridMultilevel"/>
    <w:tmpl w:val="7ED2DF1E"/>
    <w:lvl w:ilvl="0" w:tplc="8026D600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774C76"/>
    <w:multiLevelType w:val="hybridMultilevel"/>
    <w:tmpl w:val="3A7E6D50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8"/>
  </w:num>
  <w:num w:numId="4">
    <w:abstractNumId w:val="24"/>
  </w:num>
  <w:num w:numId="5">
    <w:abstractNumId w:val="17"/>
  </w:num>
  <w:num w:numId="6">
    <w:abstractNumId w:val="6"/>
  </w:num>
  <w:num w:numId="7">
    <w:abstractNumId w:val="19"/>
  </w:num>
  <w:num w:numId="8">
    <w:abstractNumId w:val="16"/>
  </w:num>
  <w:num w:numId="9">
    <w:abstractNumId w:val="23"/>
  </w:num>
  <w:num w:numId="10">
    <w:abstractNumId w:val="4"/>
  </w:num>
  <w:num w:numId="11">
    <w:abstractNumId w:val="25"/>
  </w:num>
  <w:num w:numId="12">
    <w:abstractNumId w:val="22"/>
  </w:num>
  <w:num w:numId="13">
    <w:abstractNumId w:val="7"/>
  </w:num>
  <w:num w:numId="14">
    <w:abstractNumId w:val="11"/>
  </w:num>
  <w:num w:numId="15">
    <w:abstractNumId w:val="0"/>
  </w:num>
  <w:num w:numId="16">
    <w:abstractNumId w:val="2"/>
  </w:num>
  <w:num w:numId="17">
    <w:abstractNumId w:val="3"/>
  </w:num>
  <w:num w:numId="18">
    <w:abstractNumId w:val="8"/>
  </w:num>
  <w:num w:numId="19">
    <w:abstractNumId w:val="12"/>
  </w:num>
  <w:num w:numId="20">
    <w:abstractNumId w:val="27"/>
  </w:num>
  <w:num w:numId="21">
    <w:abstractNumId w:val="1"/>
  </w:num>
  <w:num w:numId="22">
    <w:abstractNumId w:val="15"/>
  </w:num>
  <w:num w:numId="23">
    <w:abstractNumId w:val="14"/>
  </w:num>
  <w:num w:numId="24">
    <w:abstractNumId w:val="13"/>
  </w:num>
  <w:num w:numId="25">
    <w:abstractNumId w:val="5"/>
  </w:num>
  <w:num w:numId="26">
    <w:abstractNumId w:val="20"/>
  </w:num>
  <w:num w:numId="27">
    <w:abstractNumId w:val="26"/>
  </w:num>
  <w:num w:numId="28">
    <w:abstractNumId w:val="9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646"/>
    <w:rsid w:val="00003499"/>
    <w:rsid w:val="00005BDE"/>
    <w:rsid w:val="00007B99"/>
    <w:rsid w:val="000136C7"/>
    <w:rsid w:val="00031936"/>
    <w:rsid w:val="0003569B"/>
    <w:rsid w:val="00045499"/>
    <w:rsid w:val="0005168F"/>
    <w:rsid w:val="0008675A"/>
    <w:rsid w:val="00091854"/>
    <w:rsid w:val="0009245D"/>
    <w:rsid w:val="000A7546"/>
    <w:rsid w:val="000B40DB"/>
    <w:rsid w:val="000C2DCB"/>
    <w:rsid w:val="000C3D6F"/>
    <w:rsid w:val="000C76AF"/>
    <w:rsid w:val="000E31DA"/>
    <w:rsid w:val="000E371A"/>
    <w:rsid w:val="000E4259"/>
    <w:rsid w:val="000F1E17"/>
    <w:rsid w:val="000F3CEC"/>
    <w:rsid w:val="00114003"/>
    <w:rsid w:val="00114950"/>
    <w:rsid w:val="001309FA"/>
    <w:rsid w:val="00156B87"/>
    <w:rsid w:val="00163EF6"/>
    <w:rsid w:val="00181A1C"/>
    <w:rsid w:val="001846F0"/>
    <w:rsid w:val="001E05BC"/>
    <w:rsid w:val="001E2B72"/>
    <w:rsid w:val="001F1B6C"/>
    <w:rsid w:val="001F494A"/>
    <w:rsid w:val="00204AEC"/>
    <w:rsid w:val="00220319"/>
    <w:rsid w:val="00221223"/>
    <w:rsid w:val="00267248"/>
    <w:rsid w:val="002725B7"/>
    <w:rsid w:val="0027504E"/>
    <w:rsid w:val="002827B4"/>
    <w:rsid w:val="00282801"/>
    <w:rsid w:val="002B1C66"/>
    <w:rsid w:val="002C218F"/>
    <w:rsid w:val="002C4896"/>
    <w:rsid w:val="002D44DE"/>
    <w:rsid w:val="00303348"/>
    <w:rsid w:val="00320125"/>
    <w:rsid w:val="003411A5"/>
    <w:rsid w:val="00342BFD"/>
    <w:rsid w:val="00345221"/>
    <w:rsid w:val="0035478F"/>
    <w:rsid w:val="00357016"/>
    <w:rsid w:val="00360EBD"/>
    <w:rsid w:val="0036186E"/>
    <w:rsid w:val="00381541"/>
    <w:rsid w:val="00391F03"/>
    <w:rsid w:val="003A4C61"/>
    <w:rsid w:val="003D0996"/>
    <w:rsid w:val="003D4D39"/>
    <w:rsid w:val="003E7EA0"/>
    <w:rsid w:val="00403059"/>
    <w:rsid w:val="00410354"/>
    <w:rsid w:val="00416995"/>
    <w:rsid w:val="00423044"/>
    <w:rsid w:val="00442F4B"/>
    <w:rsid w:val="00452FBD"/>
    <w:rsid w:val="004647BA"/>
    <w:rsid w:val="00467B76"/>
    <w:rsid w:val="00492AAE"/>
    <w:rsid w:val="004A1F78"/>
    <w:rsid w:val="004B7DB3"/>
    <w:rsid w:val="004B7EC9"/>
    <w:rsid w:val="004D38F0"/>
    <w:rsid w:val="004D3A4C"/>
    <w:rsid w:val="004D3F0F"/>
    <w:rsid w:val="004E2030"/>
    <w:rsid w:val="004F221C"/>
    <w:rsid w:val="005127D1"/>
    <w:rsid w:val="00522463"/>
    <w:rsid w:val="00551ED4"/>
    <w:rsid w:val="00565410"/>
    <w:rsid w:val="00581521"/>
    <w:rsid w:val="0058449C"/>
    <w:rsid w:val="00585210"/>
    <w:rsid w:val="00597F66"/>
    <w:rsid w:val="005A346A"/>
    <w:rsid w:val="005A4D84"/>
    <w:rsid w:val="005B4862"/>
    <w:rsid w:val="005B7C0C"/>
    <w:rsid w:val="005B7C35"/>
    <w:rsid w:val="005C1557"/>
    <w:rsid w:val="005C30DB"/>
    <w:rsid w:val="005D2947"/>
    <w:rsid w:val="005E6723"/>
    <w:rsid w:val="00612E29"/>
    <w:rsid w:val="00615944"/>
    <w:rsid w:val="0062538D"/>
    <w:rsid w:val="0062638A"/>
    <w:rsid w:val="0064194D"/>
    <w:rsid w:val="00647098"/>
    <w:rsid w:val="0066582D"/>
    <w:rsid w:val="006755D5"/>
    <w:rsid w:val="00676762"/>
    <w:rsid w:val="006808FE"/>
    <w:rsid w:val="00681A49"/>
    <w:rsid w:val="00682D2D"/>
    <w:rsid w:val="00692646"/>
    <w:rsid w:val="0069716B"/>
    <w:rsid w:val="006B690F"/>
    <w:rsid w:val="006C15E6"/>
    <w:rsid w:val="006C6231"/>
    <w:rsid w:val="006D5DC2"/>
    <w:rsid w:val="006E0235"/>
    <w:rsid w:val="006E26F3"/>
    <w:rsid w:val="006E57F5"/>
    <w:rsid w:val="006E698F"/>
    <w:rsid w:val="007019D5"/>
    <w:rsid w:val="00702D51"/>
    <w:rsid w:val="00703280"/>
    <w:rsid w:val="00723F01"/>
    <w:rsid w:val="00731D25"/>
    <w:rsid w:val="00734793"/>
    <w:rsid w:val="00741565"/>
    <w:rsid w:val="0075412E"/>
    <w:rsid w:val="0075432A"/>
    <w:rsid w:val="007566D9"/>
    <w:rsid w:val="00766629"/>
    <w:rsid w:val="0077011C"/>
    <w:rsid w:val="00784D08"/>
    <w:rsid w:val="007853D6"/>
    <w:rsid w:val="007D60D2"/>
    <w:rsid w:val="007F0DD3"/>
    <w:rsid w:val="007F65EB"/>
    <w:rsid w:val="00821BCF"/>
    <w:rsid w:val="0087092B"/>
    <w:rsid w:val="008779CC"/>
    <w:rsid w:val="00893690"/>
    <w:rsid w:val="008A7C66"/>
    <w:rsid w:val="008B2EDB"/>
    <w:rsid w:val="008B6899"/>
    <w:rsid w:val="008B6C2F"/>
    <w:rsid w:val="008B6F32"/>
    <w:rsid w:val="008E462D"/>
    <w:rsid w:val="008F2949"/>
    <w:rsid w:val="008F4FF0"/>
    <w:rsid w:val="00917DEE"/>
    <w:rsid w:val="00923D23"/>
    <w:rsid w:val="00937EBD"/>
    <w:rsid w:val="0094018A"/>
    <w:rsid w:val="00942861"/>
    <w:rsid w:val="009539A3"/>
    <w:rsid w:val="00972279"/>
    <w:rsid w:val="00975A02"/>
    <w:rsid w:val="00992108"/>
    <w:rsid w:val="00997431"/>
    <w:rsid w:val="009A41CB"/>
    <w:rsid w:val="009B5B66"/>
    <w:rsid w:val="009D3B6A"/>
    <w:rsid w:val="009F14A2"/>
    <w:rsid w:val="009F5954"/>
    <w:rsid w:val="00A0320F"/>
    <w:rsid w:val="00A304AF"/>
    <w:rsid w:val="00A35BC7"/>
    <w:rsid w:val="00A47FA3"/>
    <w:rsid w:val="00A51298"/>
    <w:rsid w:val="00A81E41"/>
    <w:rsid w:val="00A833D4"/>
    <w:rsid w:val="00AA628A"/>
    <w:rsid w:val="00AD419C"/>
    <w:rsid w:val="00AE054D"/>
    <w:rsid w:val="00AE13DB"/>
    <w:rsid w:val="00B2670C"/>
    <w:rsid w:val="00B305DB"/>
    <w:rsid w:val="00B31FFC"/>
    <w:rsid w:val="00B356B9"/>
    <w:rsid w:val="00B40419"/>
    <w:rsid w:val="00B41AE5"/>
    <w:rsid w:val="00B54FA3"/>
    <w:rsid w:val="00B54FF2"/>
    <w:rsid w:val="00B66127"/>
    <w:rsid w:val="00B71315"/>
    <w:rsid w:val="00B8123C"/>
    <w:rsid w:val="00B83F4D"/>
    <w:rsid w:val="00B84F50"/>
    <w:rsid w:val="00B93FFA"/>
    <w:rsid w:val="00B9775E"/>
    <w:rsid w:val="00B97DAF"/>
    <w:rsid w:val="00BA40CF"/>
    <w:rsid w:val="00BC664B"/>
    <w:rsid w:val="00BD0A7B"/>
    <w:rsid w:val="00BD2F2B"/>
    <w:rsid w:val="00BE3535"/>
    <w:rsid w:val="00BE6BC8"/>
    <w:rsid w:val="00BF2FD6"/>
    <w:rsid w:val="00BF3124"/>
    <w:rsid w:val="00BF3878"/>
    <w:rsid w:val="00C01B50"/>
    <w:rsid w:val="00C068C9"/>
    <w:rsid w:val="00C07453"/>
    <w:rsid w:val="00C12D79"/>
    <w:rsid w:val="00C13C74"/>
    <w:rsid w:val="00C153DE"/>
    <w:rsid w:val="00C21F82"/>
    <w:rsid w:val="00C249C7"/>
    <w:rsid w:val="00C4018B"/>
    <w:rsid w:val="00C42C6F"/>
    <w:rsid w:val="00C70E66"/>
    <w:rsid w:val="00C7406D"/>
    <w:rsid w:val="00C8469E"/>
    <w:rsid w:val="00C9424A"/>
    <w:rsid w:val="00CB5AF3"/>
    <w:rsid w:val="00CD085F"/>
    <w:rsid w:val="00CE27D7"/>
    <w:rsid w:val="00CE3BF5"/>
    <w:rsid w:val="00D067AF"/>
    <w:rsid w:val="00D15680"/>
    <w:rsid w:val="00D21D87"/>
    <w:rsid w:val="00D36A85"/>
    <w:rsid w:val="00D46A96"/>
    <w:rsid w:val="00D470E5"/>
    <w:rsid w:val="00D8639C"/>
    <w:rsid w:val="00D927D3"/>
    <w:rsid w:val="00DC0B87"/>
    <w:rsid w:val="00DC6647"/>
    <w:rsid w:val="00DD24AE"/>
    <w:rsid w:val="00DD424F"/>
    <w:rsid w:val="00DE4777"/>
    <w:rsid w:val="00DE5782"/>
    <w:rsid w:val="00DF530C"/>
    <w:rsid w:val="00E04D61"/>
    <w:rsid w:val="00E30314"/>
    <w:rsid w:val="00E36865"/>
    <w:rsid w:val="00E43EDA"/>
    <w:rsid w:val="00E76E34"/>
    <w:rsid w:val="00E924D9"/>
    <w:rsid w:val="00EA11B9"/>
    <w:rsid w:val="00EB001F"/>
    <w:rsid w:val="00ED6095"/>
    <w:rsid w:val="00EE0115"/>
    <w:rsid w:val="00EF53FE"/>
    <w:rsid w:val="00F05442"/>
    <w:rsid w:val="00F26CC3"/>
    <w:rsid w:val="00F339BC"/>
    <w:rsid w:val="00F439DD"/>
    <w:rsid w:val="00F50115"/>
    <w:rsid w:val="00F8031A"/>
    <w:rsid w:val="00F92705"/>
    <w:rsid w:val="00F951FF"/>
    <w:rsid w:val="00F96F12"/>
    <w:rsid w:val="00FA1A0F"/>
    <w:rsid w:val="00FB059B"/>
    <w:rsid w:val="00FC1DB9"/>
    <w:rsid w:val="00FD1360"/>
    <w:rsid w:val="00FD31FC"/>
    <w:rsid w:val="00FD3C3C"/>
    <w:rsid w:val="00FE4373"/>
    <w:rsid w:val="00FF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4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692646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692646"/>
    <w:rPr>
      <w:rFonts w:cs="Times New Roman"/>
    </w:rPr>
  </w:style>
  <w:style w:type="paragraph" w:customStyle="1" w:styleId="p2">
    <w:name w:val="p2"/>
    <w:basedOn w:val="Normal"/>
    <w:uiPriority w:val="99"/>
    <w:rsid w:val="00692646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692646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692646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69264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692646"/>
    <w:rPr>
      <w:rFonts w:cs="Times New Roman"/>
    </w:rPr>
  </w:style>
  <w:style w:type="paragraph" w:customStyle="1" w:styleId="p8">
    <w:name w:val="p8"/>
    <w:basedOn w:val="Normal"/>
    <w:uiPriority w:val="99"/>
    <w:rsid w:val="00692646"/>
    <w:pPr>
      <w:spacing w:before="100" w:beforeAutospacing="1" w:after="100" w:afterAutospacing="1"/>
    </w:pPr>
  </w:style>
  <w:style w:type="character" w:customStyle="1" w:styleId="s3">
    <w:name w:val="s3"/>
    <w:basedOn w:val="DefaultParagraphFont"/>
    <w:uiPriority w:val="99"/>
    <w:rsid w:val="00692646"/>
    <w:rPr>
      <w:rFonts w:cs="Times New Roman"/>
    </w:rPr>
  </w:style>
  <w:style w:type="paragraph" w:customStyle="1" w:styleId="p9">
    <w:name w:val="p9"/>
    <w:basedOn w:val="Normal"/>
    <w:uiPriority w:val="99"/>
    <w:rsid w:val="00692646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6926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92646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692646"/>
    <w:rPr>
      <w:rFonts w:cs="Times New Roman"/>
    </w:rPr>
  </w:style>
  <w:style w:type="paragraph" w:customStyle="1" w:styleId="p10">
    <w:name w:val="p10"/>
    <w:basedOn w:val="Normal"/>
    <w:uiPriority w:val="99"/>
    <w:rsid w:val="00692646"/>
    <w:pPr>
      <w:spacing w:before="100" w:beforeAutospacing="1" w:after="100" w:afterAutospacing="1"/>
    </w:pPr>
  </w:style>
  <w:style w:type="paragraph" w:customStyle="1" w:styleId="p11">
    <w:name w:val="p11"/>
    <w:basedOn w:val="Normal"/>
    <w:uiPriority w:val="99"/>
    <w:rsid w:val="00692646"/>
    <w:pPr>
      <w:spacing w:before="100" w:beforeAutospacing="1" w:after="100" w:afterAutospacing="1"/>
    </w:pPr>
  </w:style>
  <w:style w:type="character" w:customStyle="1" w:styleId="s4">
    <w:name w:val="s4"/>
    <w:basedOn w:val="DefaultParagraphFont"/>
    <w:uiPriority w:val="99"/>
    <w:rsid w:val="00692646"/>
    <w:rPr>
      <w:rFonts w:cs="Times New Roman"/>
    </w:rPr>
  </w:style>
  <w:style w:type="character" w:customStyle="1" w:styleId="s2">
    <w:name w:val="s2"/>
    <w:basedOn w:val="DefaultParagraphFont"/>
    <w:uiPriority w:val="99"/>
    <w:rsid w:val="00692646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692646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92646"/>
    <w:rPr>
      <w:rFonts w:cs="Times New Roman"/>
      <w:sz w:val="28"/>
      <w:lang w:val="uk-UA" w:eastAsia="ru-RU"/>
    </w:rPr>
  </w:style>
  <w:style w:type="paragraph" w:customStyle="1" w:styleId="StyleZakonu">
    <w:name w:val="StyleZakonu"/>
    <w:basedOn w:val="Normal"/>
    <w:uiPriority w:val="99"/>
    <w:rsid w:val="00692646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492A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544</Words>
  <Characters>3105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2</cp:revision>
  <cp:lastPrinted>2018-05-03T05:24:00Z</cp:lastPrinted>
  <dcterms:created xsi:type="dcterms:W3CDTF">2018-05-03T05:24:00Z</dcterms:created>
  <dcterms:modified xsi:type="dcterms:W3CDTF">2018-05-03T05:24:00Z</dcterms:modified>
</cp:coreProperties>
</file>